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57C" w:rsidRDefault="0099257C" w:rsidP="009925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CRAY</w:t>
      </w:r>
      <w:r>
        <w:rPr>
          <w:rFonts w:ascii="Times New Roman" w:hAnsi="Times New Roman" w:cs="Times New Roman"/>
          <w:sz w:val="24"/>
          <w:szCs w:val="24"/>
        </w:rPr>
        <w:t xml:space="preserve">     (fl.1415)</w:t>
      </w:r>
    </w:p>
    <w:p w:rsidR="0099257C" w:rsidRDefault="0099257C" w:rsidP="009925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99257C" w:rsidRDefault="0099257C" w:rsidP="009925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257C" w:rsidRDefault="0099257C" w:rsidP="009925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257C" w:rsidRDefault="0099257C" w:rsidP="009925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Apprentice of Robert Eston(q.v.).  (“Exeter Freeman” p.41)</w:t>
      </w:r>
    </w:p>
    <w:p w:rsidR="0099257C" w:rsidRDefault="0099257C" w:rsidP="009925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257C" w:rsidRDefault="0099257C" w:rsidP="009925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257C" w:rsidRPr="00D22D67" w:rsidRDefault="0099257C" w:rsidP="009925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Feb.1415</w:t>
      </w:r>
      <w:r>
        <w:rPr>
          <w:rFonts w:ascii="Times New Roman" w:hAnsi="Times New Roman" w:cs="Times New Roman"/>
          <w:sz w:val="24"/>
          <w:szCs w:val="24"/>
        </w:rPr>
        <w:tab/>
        <w:t>He became a Freeman.   (ibid.)</w:t>
      </w:r>
    </w:p>
    <w:p w:rsidR="0099257C" w:rsidRDefault="0099257C" w:rsidP="009925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257C" w:rsidRDefault="0099257C" w:rsidP="009925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257C" w:rsidRDefault="0099257C" w:rsidP="009925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57C" w:rsidRDefault="0099257C" w:rsidP="00564E3C">
      <w:pPr>
        <w:spacing w:after="0" w:line="240" w:lineRule="auto"/>
      </w:pPr>
      <w:r>
        <w:separator/>
      </w:r>
    </w:p>
  </w:endnote>
  <w:endnote w:type="continuationSeparator" w:id="0">
    <w:p w:rsidR="0099257C" w:rsidRDefault="0099257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9257C">
      <w:rPr>
        <w:rFonts w:ascii="Times New Roman" w:hAnsi="Times New Roman" w:cs="Times New Roman"/>
        <w:noProof/>
        <w:sz w:val="24"/>
        <w:szCs w:val="24"/>
      </w:rPr>
      <w:t>30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57C" w:rsidRDefault="0099257C" w:rsidP="00564E3C">
      <w:pPr>
        <w:spacing w:after="0" w:line="240" w:lineRule="auto"/>
      </w:pPr>
      <w:r>
        <w:separator/>
      </w:r>
    </w:p>
  </w:footnote>
  <w:footnote w:type="continuationSeparator" w:id="0">
    <w:p w:rsidR="0099257C" w:rsidRDefault="0099257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57C"/>
    <w:rsid w:val="00372DC6"/>
    <w:rsid w:val="00564E3C"/>
    <w:rsid w:val="0064591D"/>
    <w:rsid w:val="0099257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D9108D-9FE0-4146-BFC0-D32853B04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2015-10-30T22:31:00Z</dcterms:created>
  <dcterms:modified xsi:type="dcterms:W3CDTF">2015-10-30T22:32:00Z</dcterms:modified>
</cp:coreProperties>
</file>